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31057" w14:textId="77777777" w:rsidR="0002086D" w:rsidRDefault="0002086D" w:rsidP="0002086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Alayn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JOHNSON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2026B62F" w14:textId="77777777" w:rsidR="0002086D" w:rsidRDefault="0002086D" w:rsidP="000208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0827D95F" w14:textId="77777777" w:rsidR="0002086D" w:rsidRDefault="0002086D" w:rsidP="000208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CAB463" w14:textId="77777777" w:rsidR="0002086D" w:rsidRDefault="0002086D" w:rsidP="000208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773C3B" w14:textId="77777777" w:rsidR="0002086D" w:rsidRDefault="0002086D" w:rsidP="0002086D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3B4E61D9" w14:textId="77777777" w:rsidR="0002086D" w:rsidRDefault="0002086D" w:rsidP="0002086D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490CA76F" w14:textId="77777777" w:rsidR="0002086D" w:rsidRDefault="0002086D" w:rsidP="0002086D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058032DB" w14:textId="77777777" w:rsidR="0002086D" w:rsidRDefault="0002086D" w:rsidP="000208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2BB3C2" w14:textId="77777777" w:rsidR="0002086D" w:rsidRDefault="0002086D" w:rsidP="000208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9BD5CC" w14:textId="77777777" w:rsidR="0002086D" w:rsidRDefault="0002086D" w:rsidP="000208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March 2022</w:t>
      </w:r>
    </w:p>
    <w:p w14:paraId="6914733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12CE9" w14:textId="77777777" w:rsidR="0002086D" w:rsidRDefault="0002086D" w:rsidP="009139A6">
      <w:r>
        <w:separator/>
      </w:r>
    </w:p>
  </w:endnote>
  <w:endnote w:type="continuationSeparator" w:id="0">
    <w:p w14:paraId="5D62AE89" w14:textId="77777777" w:rsidR="0002086D" w:rsidRDefault="0002086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D8C3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C4E2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19DB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40753" w14:textId="77777777" w:rsidR="0002086D" w:rsidRDefault="0002086D" w:rsidP="009139A6">
      <w:r>
        <w:separator/>
      </w:r>
    </w:p>
  </w:footnote>
  <w:footnote w:type="continuationSeparator" w:id="0">
    <w:p w14:paraId="7CD8EC35" w14:textId="77777777" w:rsidR="0002086D" w:rsidRDefault="0002086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73F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8174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D3F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86D"/>
    <w:rsid w:val="0002086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42E24"/>
  <w15:chartTrackingRefBased/>
  <w15:docId w15:val="{0E06B774-D27F-4B64-8C20-BB8FA7E33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2022-04-24T06:54:00Z</dcterms:created>
  <dcterms:modified xsi:type="dcterms:W3CDTF">2022-04-24T06:54:00Z</dcterms:modified>
</cp:coreProperties>
</file>